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16B94A" w14:textId="77777777" w:rsidR="00C11FBA" w:rsidRDefault="00C11FBA" w:rsidP="00C11F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de PADLEGH</w:t>
      </w:r>
      <w:r>
        <w:rPr>
          <w:rFonts w:ascii="Times New Roman" w:hAnsi="Times New Roman" w:cs="Times New Roman"/>
          <w:sz w:val="24"/>
          <w:szCs w:val="24"/>
        </w:rPr>
        <w:t xml:space="preserve">       (fl.1402)</w:t>
      </w:r>
    </w:p>
    <w:p w14:paraId="27CF292C" w14:textId="77777777" w:rsidR="00C11FBA" w:rsidRDefault="00C11FBA" w:rsidP="00C11F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Hathersage, Derbyshire.</w:t>
      </w:r>
    </w:p>
    <w:p w14:paraId="516B35EE" w14:textId="77777777" w:rsidR="00C11FBA" w:rsidRDefault="00C11FBA" w:rsidP="00C11F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00C71A" w14:textId="77777777" w:rsidR="00C11FBA" w:rsidRDefault="00C11FBA" w:rsidP="00C11F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DE2E98A" w14:textId="77777777" w:rsidR="00C11FBA" w:rsidRDefault="00C11FBA" w:rsidP="00C11FBA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Dec.1402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 a commission to levy and collect in Derbyshire the tax of a fifteenth </w:t>
      </w:r>
    </w:p>
    <w:p w14:paraId="15263CB6" w14:textId="77777777" w:rsidR="00C11FBA" w:rsidRDefault="00C11FBA" w:rsidP="00C11FBA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and a tenth granted to the King at the last Parliament.</w:t>
      </w:r>
    </w:p>
    <w:p w14:paraId="76F3C2F8" w14:textId="6CEB72CB" w:rsidR="00C11FBA" w:rsidRDefault="00C11FBA" w:rsidP="00C11F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1399-1405 p.187)</w:t>
      </w:r>
    </w:p>
    <w:p w14:paraId="13CE1614" w14:textId="77777777" w:rsidR="00B85158" w:rsidRDefault="00B85158" w:rsidP="00B851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Mar.1404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inquire in Derbyshire touching</w:t>
      </w:r>
    </w:p>
    <w:p w14:paraId="6431B84F" w14:textId="77777777" w:rsidR="00B85158" w:rsidRDefault="00B85158" w:rsidP="00B8515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names of the persons bound to contribute to the subsidy granted to the</w:t>
      </w:r>
    </w:p>
    <w:p w14:paraId="1F121576" w14:textId="4F370415" w:rsidR="00B85158" w:rsidRDefault="00B85158" w:rsidP="00C11F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King at the last Parliament.   (C.F.R. 1399-1405 pp.251-4)</w:t>
      </w:r>
    </w:p>
    <w:p w14:paraId="008B8E6C" w14:textId="77777777" w:rsidR="00C11FBA" w:rsidRDefault="00C11FBA" w:rsidP="00C11F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E36F20" w14:textId="77777777" w:rsidR="00C11FBA" w:rsidRDefault="00C11FBA" w:rsidP="00C11F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42AC059" w14:textId="0CA48275" w:rsidR="00C11FBA" w:rsidRDefault="00C11FBA" w:rsidP="00C11F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May 2021</w:t>
      </w:r>
    </w:p>
    <w:p w14:paraId="1E2D7A67" w14:textId="289CFCC5" w:rsidR="00B85158" w:rsidRDefault="00B85158" w:rsidP="00C11F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February 2022</w:t>
      </w:r>
    </w:p>
    <w:p w14:paraId="2FED157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75630" w14:textId="77777777" w:rsidR="0056308A" w:rsidRDefault="0056308A" w:rsidP="009139A6">
      <w:r>
        <w:separator/>
      </w:r>
    </w:p>
  </w:endnote>
  <w:endnote w:type="continuationSeparator" w:id="0">
    <w:p w14:paraId="661C76C9" w14:textId="77777777" w:rsidR="0056308A" w:rsidRDefault="0056308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9680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54EE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9A5F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EAA2A6" w14:textId="77777777" w:rsidR="0056308A" w:rsidRDefault="0056308A" w:rsidP="009139A6">
      <w:r>
        <w:separator/>
      </w:r>
    </w:p>
  </w:footnote>
  <w:footnote w:type="continuationSeparator" w:id="0">
    <w:p w14:paraId="7BF99851" w14:textId="77777777" w:rsidR="0056308A" w:rsidRDefault="0056308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AA8F6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A1A75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B1B8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1FBA"/>
    <w:rsid w:val="000666E0"/>
    <w:rsid w:val="002510B7"/>
    <w:rsid w:val="0056308A"/>
    <w:rsid w:val="005C130B"/>
    <w:rsid w:val="00826F5C"/>
    <w:rsid w:val="009139A6"/>
    <w:rsid w:val="009448BB"/>
    <w:rsid w:val="00A3176C"/>
    <w:rsid w:val="00AE65F8"/>
    <w:rsid w:val="00B85158"/>
    <w:rsid w:val="00BA00AB"/>
    <w:rsid w:val="00C11FBA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E74E2"/>
  <w15:chartTrackingRefBased/>
  <w15:docId w15:val="{5F078B10-0BEC-4E92-8875-A2C0AD9D7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73</Words>
  <Characters>422</Characters>
  <Application>Microsoft Office Word</Application>
  <DocSecurity>0</DocSecurity>
  <Lines>3</Lines>
  <Paragraphs>1</Paragraphs>
  <ScaleCrop>false</ScaleCrop>
  <Company/>
  <LinksUpToDate>false</LinksUpToDate>
  <CharactersWithSpaces>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2021-05-28T14:40:00Z</dcterms:created>
  <dcterms:modified xsi:type="dcterms:W3CDTF">2022-02-25T12:27:00Z</dcterms:modified>
</cp:coreProperties>
</file>